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C3898" w14:textId="0A7E63A8" w:rsidR="00D47896" w:rsidRDefault="00D47896" w:rsidP="00D47896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  <w:r w:rsidR="00CC594A">
        <w:rPr>
          <w:rFonts w:asciiTheme="minorHAnsi" w:hAnsiTheme="minorHAnsi" w:cstheme="minorHAnsi"/>
          <w:sz w:val="20"/>
          <w:szCs w:val="20"/>
        </w:rPr>
        <w:t>B</w:t>
      </w:r>
    </w:p>
    <w:p w14:paraId="2DC1E54C" w14:textId="77777777" w:rsidR="00651BEE" w:rsidRPr="00651BEE" w:rsidRDefault="00651BEE" w:rsidP="00651B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506"/>
      </w:tblGrid>
      <w:tr w:rsidR="00651BEE" w14:paraId="417FBABC" w14:textId="77777777" w:rsidTr="00C04850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5D77" w14:textId="77777777" w:rsidR="00651BEE" w:rsidRDefault="00651BEE" w:rsidP="00C04850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  <w:p w14:paraId="289E9824" w14:textId="77777777" w:rsidR="00651BEE" w:rsidRDefault="00651BEE" w:rsidP="00C04850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  <w:t>Tenderer</w:t>
            </w:r>
          </w:p>
          <w:p w14:paraId="673F64DB" w14:textId="77777777" w:rsidR="00651BEE" w:rsidRDefault="00651BEE" w:rsidP="00C04850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</w:tc>
        <w:bookmarkStart w:id="0" w:name="_GoBack"/>
        <w:permStart w:id="1828922262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2637" w14:textId="77777777" w:rsidR="00651BEE" w:rsidRDefault="00651BEE" w:rsidP="00C04850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end"/>
            </w:r>
            <w:bookmarkEnd w:id="0"/>
            <w:permEnd w:id="1828922262"/>
          </w:p>
        </w:tc>
      </w:tr>
    </w:tbl>
    <w:p w14:paraId="041310D7" w14:textId="77777777" w:rsidR="000939AA" w:rsidRPr="002D4F51" w:rsidRDefault="000939AA" w:rsidP="000939AA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14:paraId="6A79C7F1" w14:textId="77777777" w:rsidR="000939AA" w:rsidRPr="002D4F51" w:rsidRDefault="000939AA" w:rsidP="000939AA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14:paraId="5CF85F76" w14:textId="4E2540CD" w:rsidR="000939AA" w:rsidRPr="002D4F51" w:rsidRDefault="000939AA" w:rsidP="000939AA">
      <w:pPr>
        <w:contextualSpacing/>
        <w:jc w:val="center"/>
        <w:rPr>
          <w:rFonts w:asciiTheme="minorHAnsi" w:hAnsiTheme="minorHAnsi" w:cstheme="minorHAnsi"/>
          <w:b/>
          <w:noProof w:val="0"/>
          <w:sz w:val="20"/>
          <w:szCs w:val="20"/>
          <w:lang w:val="en-GB"/>
        </w:rPr>
      </w:pPr>
      <w:r>
        <w:rPr>
          <w:rFonts w:asciiTheme="minorHAnsi" w:hAnsiTheme="minorHAnsi" w:cstheme="minorHAnsi"/>
          <w:b/>
          <w:bCs/>
          <w:noProof w:val="0"/>
          <w:sz w:val="20"/>
          <w:szCs w:val="20"/>
          <w:lang w:val="en-GB"/>
        </w:rPr>
        <w:t>PRO-FORMA INVOICE FOR SET B</w:t>
      </w:r>
    </w:p>
    <w:p w14:paraId="3F7315D2" w14:textId="77777777" w:rsidR="000939AA" w:rsidRDefault="000939AA" w:rsidP="000939AA">
      <w:pPr>
        <w:rPr>
          <w:rFonts w:asciiTheme="minorHAnsi" w:hAnsiTheme="minorHAnsi"/>
          <w:sz w:val="20"/>
          <w:szCs w:val="20"/>
        </w:rPr>
      </w:pPr>
    </w:p>
    <w:p w14:paraId="3D18FEF8" w14:textId="77777777" w:rsidR="000939AA" w:rsidRPr="00B1604C" w:rsidRDefault="000939AA" w:rsidP="000939AA">
      <w:pPr>
        <w:rPr>
          <w:rFonts w:asciiTheme="minorHAnsi" w:hAnsiTheme="minorHAnsi"/>
          <w:sz w:val="20"/>
          <w:szCs w:val="20"/>
        </w:rPr>
      </w:pPr>
    </w:p>
    <w:p w14:paraId="02FA363B" w14:textId="5FB57372" w:rsidR="000939AA" w:rsidRDefault="000939AA" w:rsidP="000939AA">
      <w:pPr>
        <w:contextualSpacing/>
        <w:rPr>
          <w:rFonts w:asciiTheme="minorHAnsi" w:hAnsiTheme="minorHAnsi" w:cstheme="minorHAnsi"/>
          <w:b/>
          <w:sz w:val="20"/>
          <w:szCs w:val="20"/>
        </w:rPr>
      </w:pPr>
      <w:r w:rsidRPr="001419D4">
        <w:rPr>
          <w:rFonts w:asciiTheme="minorHAnsi" w:hAnsiTheme="minorHAnsi" w:cstheme="minorHAnsi"/>
          <w:sz w:val="20"/>
          <w:szCs w:val="20"/>
        </w:rPr>
        <w:t>THE SUBJECT OF THE PUBLIC PROCUREMENT:</w:t>
      </w:r>
      <w:r w:rsidRPr="00B1604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1419D4">
        <w:rPr>
          <w:rFonts w:asciiTheme="minorHAnsi" w:hAnsiTheme="minorHAnsi" w:cstheme="minorHAnsi"/>
          <w:b/>
          <w:sz w:val="20"/>
          <w:szCs w:val="20"/>
        </w:rPr>
        <w:t xml:space="preserve">CONSULTING, SUPPORT AND REVISION IN THE PROCESS OF AWARDING RADIO FREQUENCIES IN THE 700 </w:t>
      </w:r>
      <w:r w:rsidR="00EC5F95">
        <w:rPr>
          <w:rFonts w:asciiTheme="minorHAnsi" w:hAnsiTheme="minorHAnsi" w:cstheme="minorHAnsi"/>
          <w:b/>
          <w:sz w:val="20"/>
          <w:szCs w:val="20"/>
        </w:rPr>
        <w:t>MHz</w:t>
      </w:r>
      <w:r w:rsidRPr="001419D4">
        <w:rPr>
          <w:rFonts w:asciiTheme="minorHAnsi" w:hAnsiTheme="minorHAnsi" w:cstheme="minorHAnsi"/>
          <w:b/>
          <w:sz w:val="20"/>
          <w:szCs w:val="20"/>
        </w:rPr>
        <w:t xml:space="preserve">, 1500 </w:t>
      </w:r>
      <w:r w:rsidR="00EC5F95">
        <w:rPr>
          <w:rFonts w:asciiTheme="minorHAnsi" w:hAnsiTheme="minorHAnsi" w:cstheme="minorHAnsi"/>
          <w:b/>
          <w:sz w:val="20"/>
          <w:szCs w:val="20"/>
        </w:rPr>
        <w:t>MHz</w:t>
      </w:r>
      <w:r w:rsidRPr="001419D4">
        <w:rPr>
          <w:rFonts w:asciiTheme="minorHAnsi" w:hAnsiTheme="minorHAnsi" w:cstheme="minorHAnsi"/>
          <w:b/>
          <w:sz w:val="20"/>
          <w:szCs w:val="20"/>
        </w:rPr>
        <w:t xml:space="preserve">, 2100 </w:t>
      </w:r>
      <w:r w:rsidR="00EC5F95">
        <w:rPr>
          <w:rFonts w:asciiTheme="minorHAnsi" w:hAnsiTheme="minorHAnsi" w:cstheme="minorHAnsi"/>
          <w:b/>
          <w:sz w:val="20"/>
          <w:szCs w:val="20"/>
        </w:rPr>
        <w:t>MHz</w:t>
      </w:r>
      <w:r w:rsidRPr="001419D4">
        <w:rPr>
          <w:rFonts w:asciiTheme="minorHAnsi" w:hAnsiTheme="minorHAnsi" w:cstheme="minorHAnsi"/>
          <w:b/>
          <w:sz w:val="20"/>
          <w:szCs w:val="20"/>
        </w:rPr>
        <w:t xml:space="preserve">, 2300 </w:t>
      </w:r>
      <w:r w:rsidR="00EC5F95">
        <w:rPr>
          <w:rFonts w:asciiTheme="minorHAnsi" w:hAnsiTheme="minorHAnsi" w:cstheme="minorHAnsi"/>
          <w:b/>
          <w:sz w:val="20"/>
          <w:szCs w:val="20"/>
        </w:rPr>
        <w:t>MHz</w:t>
      </w:r>
      <w:r w:rsidRPr="001419D4">
        <w:rPr>
          <w:rFonts w:asciiTheme="minorHAnsi" w:hAnsiTheme="minorHAnsi" w:cstheme="minorHAnsi"/>
          <w:b/>
          <w:sz w:val="20"/>
          <w:szCs w:val="20"/>
        </w:rPr>
        <w:t xml:space="preserve">, 3600 </w:t>
      </w:r>
      <w:r w:rsidR="00EC5F95">
        <w:rPr>
          <w:rFonts w:asciiTheme="minorHAnsi" w:hAnsiTheme="minorHAnsi" w:cstheme="minorHAnsi"/>
          <w:b/>
          <w:sz w:val="20"/>
          <w:szCs w:val="20"/>
        </w:rPr>
        <w:t>MHz</w:t>
      </w:r>
      <w:r w:rsidRPr="001419D4">
        <w:rPr>
          <w:rFonts w:asciiTheme="minorHAnsi" w:hAnsiTheme="minorHAnsi" w:cstheme="minorHAnsi"/>
          <w:b/>
          <w:sz w:val="20"/>
          <w:szCs w:val="20"/>
        </w:rPr>
        <w:t xml:space="preserve"> AND 26 GHZ RADIO FREQUENCY BANDS</w:t>
      </w:r>
    </w:p>
    <w:p w14:paraId="49D7AF18" w14:textId="4A3EE5ED" w:rsidR="00380F7A" w:rsidRDefault="00380F7A" w:rsidP="00D47896">
      <w:pPr>
        <w:contextualSpacing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977"/>
        <w:gridCol w:w="725"/>
        <w:gridCol w:w="833"/>
        <w:gridCol w:w="1563"/>
        <w:gridCol w:w="1395"/>
      </w:tblGrid>
      <w:tr w:rsidR="000939AA" w:rsidRPr="008A4B5D" w14:paraId="2EEC603D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F2F2F2" w:themeFill="background1" w:themeFillShade="F2"/>
            <w:vAlign w:val="center"/>
            <w:hideMark/>
          </w:tcPr>
          <w:p w14:paraId="2F33E517" w14:textId="0EDCE35E" w:rsidR="000939AA" w:rsidRPr="008A4B5D" w:rsidRDefault="000939AA" w:rsidP="000939A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No.</w:t>
            </w:r>
          </w:p>
        </w:tc>
        <w:tc>
          <w:tcPr>
            <w:tcW w:w="2239" w:type="pct"/>
            <w:shd w:val="clear" w:color="auto" w:fill="F2F2F2" w:themeFill="background1" w:themeFillShade="F2"/>
            <w:vAlign w:val="center"/>
            <w:hideMark/>
          </w:tcPr>
          <w:p w14:paraId="74E86FEE" w14:textId="0C02918C" w:rsidR="000939AA" w:rsidRPr="008A4B5D" w:rsidRDefault="000939AA" w:rsidP="000939A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Description of services</w:t>
            </w:r>
          </w:p>
        </w:tc>
        <w:tc>
          <w:tcPr>
            <w:tcW w:w="416" w:type="pct"/>
            <w:shd w:val="clear" w:color="auto" w:fill="F2F2F2" w:themeFill="background1" w:themeFillShade="F2"/>
            <w:vAlign w:val="center"/>
            <w:hideMark/>
          </w:tcPr>
          <w:p w14:paraId="141AEFBB" w14:textId="794617E2" w:rsidR="000939AA" w:rsidRPr="008A4B5D" w:rsidRDefault="000939AA" w:rsidP="000939A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UNIT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  <w:hideMark/>
          </w:tcPr>
          <w:p w14:paraId="686B8C8F" w14:textId="1013574A" w:rsidR="000939AA" w:rsidRPr="008A4B5D" w:rsidRDefault="000939AA" w:rsidP="000939A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Amount</w:t>
            </w:r>
          </w:p>
        </w:tc>
        <w:tc>
          <w:tcPr>
            <w:tcW w:w="885" w:type="pct"/>
            <w:shd w:val="clear" w:color="auto" w:fill="F2F2F2" w:themeFill="background1" w:themeFillShade="F2"/>
            <w:vAlign w:val="center"/>
            <w:hideMark/>
          </w:tcPr>
          <w:p w14:paraId="00FC2990" w14:textId="4CC8CDB4" w:rsidR="000939AA" w:rsidRPr="008A4B5D" w:rsidRDefault="000939AA" w:rsidP="000939A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Price per unit excl. VAT</w:t>
            </w:r>
          </w:p>
        </w:tc>
        <w:tc>
          <w:tcPr>
            <w:tcW w:w="791" w:type="pct"/>
            <w:shd w:val="clear" w:color="auto" w:fill="F2F2F2" w:themeFill="background1" w:themeFillShade="F2"/>
            <w:vAlign w:val="center"/>
            <w:hideMark/>
          </w:tcPr>
          <w:p w14:paraId="4C81E99F" w14:textId="5C68B60C" w:rsidR="000939AA" w:rsidRPr="008A4B5D" w:rsidRDefault="000939AA" w:rsidP="000939A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Price excl. VAT</w:t>
            </w:r>
          </w:p>
        </w:tc>
      </w:tr>
      <w:tr w:rsidR="00615ABF" w:rsidRPr="008A4B5D" w14:paraId="6DED80FD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auto"/>
            <w:vAlign w:val="center"/>
            <w:hideMark/>
          </w:tcPr>
          <w:p w14:paraId="06822D84" w14:textId="77777777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223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D195" w14:textId="72A97864" w:rsidR="00615ABF" w:rsidRPr="008A4B5D" w:rsidRDefault="000939AA" w:rsidP="00983D4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Calculation of reserved prices for 1500 MHz, 2100 MHz, 2300 MHz, 3600 Mhz and 26 GHz (in accordance with description from Technical specifications)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168D" w14:textId="5EE21454" w:rsidR="00615ABF" w:rsidRPr="008A4B5D" w:rsidRDefault="000939AA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set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D565" w14:textId="064D0C06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permStart w:id="155347107" w:edGrp="everyone"/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6A0A" w14:textId="5FBEF81B" w:rsidR="00615ABF" w:rsidRPr="008A4B5D" w:rsidRDefault="00615ABF" w:rsidP="00615ABF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5347107"/>
          </w:p>
        </w:tc>
        <w:permStart w:id="220823036" w:edGrp="everyone"/>
        <w:tc>
          <w:tcPr>
            <w:tcW w:w="791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0EF7879" w14:textId="06BAF7EB" w:rsidR="00615ABF" w:rsidRPr="008A4B5D" w:rsidRDefault="00615ABF" w:rsidP="00380F7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20823036"/>
          </w:p>
        </w:tc>
      </w:tr>
      <w:tr w:rsidR="005A133E" w:rsidRPr="008A4B5D" w14:paraId="640C18A7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auto"/>
            <w:vAlign w:val="center"/>
          </w:tcPr>
          <w:p w14:paraId="30374712" w14:textId="5C4FD8B8" w:rsidR="005A133E" w:rsidRPr="008A4B5D" w:rsidRDefault="005A133E" w:rsidP="00983D4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223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AE591A" w14:textId="1EBF5F2D" w:rsidR="005A133E" w:rsidRDefault="00046F8D" w:rsidP="000939AA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Additional</w:t>
            </w:r>
            <w:r w:rsidR="000939A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meeting in Slovenia (in accordance with description from Technical specifications)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D12EF" w14:textId="04F68C29" w:rsidR="005A133E" w:rsidRDefault="000939AA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day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C4885" w14:textId="7B5993AA" w:rsidR="005A133E" w:rsidRDefault="005A133E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permStart w:id="1512847649" w:edGrp="everyone"/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6ED29" w14:textId="01794267" w:rsidR="005A133E" w:rsidRPr="008A4B5D" w:rsidRDefault="005A133E" w:rsidP="00615ABF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12847649"/>
          </w:p>
        </w:tc>
        <w:permStart w:id="1651390846" w:edGrp="everyone"/>
        <w:tc>
          <w:tcPr>
            <w:tcW w:w="79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E50560" w14:textId="70AEF044" w:rsidR="005A133E" w:rsidRPr="008A4B5D" w:rsidRDefault="005A133E" w:rsidP="00380F7A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651390846"/>
          </w:p>
        </w:tc>
      </w:tr>
      <w:tr w:rsidR="00615ABF" w:rsidRPr="008A4B5D" w14:paraId="6132F34B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auto"/>
            <w:vAlign w:val="center"/>
          </w:tcPr>
          <w:p w14:paraId="2FB430E3" w14:textId="0C14CDB4" w:rsidR="00615ABF" w:rsidRPr="008A4B5D" w:rsidRDefault="00746E36" w:rsidP="00983D4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="00615ABF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23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C4416B" w14:textId="1EC2F1B4" w:rsidR="00615ABF" w:rsidRPr="008A4B5D" w:rsidRDefault="000939AA" w:rsidP="000939AA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Consulting and support (in accordance with description from Technical specifications)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6E41" w14:textId="40BB07D5" w:rsidR="00615ABF" w:rsidRPr="008A4B5D" w:rsidRDefault="000939AA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hour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878EC" w14:textId="4BB32C4D" w:rsidR="00615ABF" w:rsidRPr="008A4B5D" w:rsidRDefault="00120C43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80</w:t>
            </w:r>
          </w:p>
        </w:tc>
        <w:permStart w:id="453262717" w:edGrp="everyone"/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D040" w14:textId="202DF541" w:rsidR="00615ABF" w:rsidRPr="008A4B5D" w:rsidRDefault="005A133E" w:rsidP="00615ABF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453262717"/>
          </w:p>
        </w:tc>
        <w:permStart w:id="1118967246" w:edGrp="everyone"/>
        <w:tc>
          <w:tcPr>
            <w:tcW w:w="79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E8C74F" w14:textId="6C32C0D2" w:rsidR="00615ABF" w:rsidRPr="008A4B5D" w:rsidRDefault="00615ABF" w:rsidP="00380F7A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18967246"/>
          </w:p>
        </w:tc>
      </w:tr>
      <w:tr w:rsidR="00380F7A" w:rsidRPr="008A4B5D" w:rsidDel="00C47BE9" w14:paraId="083FB9A8" w14:textId="77777777" w:rsidTr="00615ABF">
        <w:trPr>
          <w:trHeight w:val="567"/>
          <w:jc w:val="center"/>
        </w:trPr>
        <w:tc>
          <w:tcPr>
            <w:tcW w:w="4209" w:type="pct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08E03E" w14:textId="30EB8BEE" w:rsidR="00380F7A" w:rsidRPr="008A4B5D" w:rsidDel="00C47BE9" w:rsidRDefault="000939AA" w:rsidP="00983D4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 price in EUR excl. VAT</w:t>
            </w:r>
          </w:p>
        </w:tc>
        <w:permStart w:id="1031567446" w:edGrp="everyone"/>
        <w:tc>
          <w:tcPr>
            <w:tcW w:w="791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8F9478" w14:textId="04B3BD8C" w:rsidR="00380F7A" w:rsidRPr="008A4B5D" w:rsidDel="00C47BE9" w:rsidRDefault="00380F7A" w:rsidP="00380F7A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31567446"/>
          </w:p>
        </w:tc>
      </w:tr>
    </w:tbl>
    <w:p w14:paraId="0461FF46" w14:textId="77777777" w:rsidR="00D47896" w:rsidRDefault="00D47896" w:rsidP="00D47896">
      <w:pPr>
        <w:rPr>
          <w:rFonts w:asciiTheme="minorHAnsi" w:hAnsiTheme="minorHAnsi"/>
          <w:sz w:val="20"/>
          <w:szCs w:val="20"/>
        </w:rPr>
      </w:pPr>
    </w:p>
    <w:p w14:paraId="3E8AD062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p w14:paraId="6E692307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p w14:paraId="6D3EF982" w14:textId="76131A9C" w:rsidR="000939AA" w:rsidRPr="002D4F51" w:rsidRDefault="000939AA" w:rsidP="000939AA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2D4F51">
        <w:rPr>
          <w:rFonts w:asciiTheme="minorHAnsi" w:hAnsiTheme="minorHAnsi" w:cstheme="minorHAnsi"/>
          <w:noProof w:val="0"/>
          <w:sz w:val="20"/>
          <w:szCs w:val="20"/>
          <w:lang w:val="en-GB"/>
        </w:rPr>
        <w:t>Place and date: ____________________</w:t>
      </w:r>
      <w:r w:rsidRPr="002D4F51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Pr="002D4F51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Pr="002D4F51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Pr="002D4F51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  <w:t>Tenderer’s signature</w:t>
      </w:r>
    </w:p>
    <w:p w14:paraId="23F6E438" w14:textId="77777777" w:rsidR="000939AA" w:rsidRPr="002D4F51" w:rsidRDefault="000939AA" w:rsidP="000939AA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14:paraId="519DF2B6" w14:textId="77777777" w:rsidR="000939AA" w:rsidRPr="002D4F51" w:rsidRDefault="000939AA" w:rsidP="000939AA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2D4F51">
        <w:rPr>
          <w:rFonts w:asciiTheme="minorHAnsi" w:hAnsiTheme="minorHAnsi" w:cstheme="minorHAnsi"/>
          <w:noProof w:val="0"/>
          <w:sz w:val="20"/>
          <w:szCs w:val="20"/>
          <w:lang w:val="en-GB"/>
        </w:rPr>
        <w:t>___________________________</w:t>
      </w:r>
    </w:p>
    <w:p w14:paraId="046BDC82" w14:textId="1EA2F934" w:rsidR="00D47896" w:rsidRPr="00B1604C" w:rsidRDefault="00D47896" w:rsidP="000939AA">
      <w:pPr>
        <w:contextualSpacing/>
        <w:rPr>
          <w:rFonts w:asciiTheme="minorHAnsi" w:hAnsiTheme="minorHAnsi" w:cstheme="minorHAnsi"/>
          <w:sz w:val="20"/>
          <w:szCs w:val="20"/>
        </w:rPr>
      </w:pPr>
    </w:p>
    <w:sectPr w:rsidR="00D47896" w:rsidRPr="00B1604C" w:rsidSect="00E048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827E5" w14:textId="77777777" w:rsidR="002710F4" w:rsidRDefault="002710F4" w:rsidP="00184F9B">
      <w:r>
        <w:separator/>
      </w:r>
    </w:p>
  </w:endnote>
  <w:endnote w:type="continuationSeparator" w:id="0">
    <w:p w14:paraId="2104EA78" w14:textId="77777777" w:rsidR="002710F4" w:rsidRDefault="002710F4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DC34F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76A9721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097AC676" wp14:editId="461C530A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E6F337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1F346FE8" w14:textId="77777777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47896"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4DB79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47AA8CFC" wp14:editId="74EF7E0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73915D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13C4791E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313D61CF" w14:textId="77777777" w:rsidTr="003860AC">
      <w:tc>
        <w:tcPr>
          <w:tcW w:w="4535" w:type="dxa"/>
        </w:tcPr>
        <w:p w14:paraId="7367244D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56E884D9" w14:textId="11DBF616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80F7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80F7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ADE0809" w14:textId="77777777"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09957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2C45F1B" wp14:editId="3281666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82AD50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6FB7913C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1F491AF0" w14:textId="77777777" w:rsidTr="003860AC">
      <w:tc>
        <w:tcPr>
          <w:tcW w:w="4535" w:type="dxa"/>
        </w:tcPr>
        <w:p w14:paraId="704B986A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1F2310D2" w14:textId="63C0A770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E3807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E3807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529B2A13" w14:textId="77777777"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AA693" w14:textId="77777777" w:rsidR="002710F4" w:rsidRDefault="002710F4" w:rsidP="00184F9B">
      <w:r>
        <w:separator/>
      </w:r>
    </w:p>
  </w:footnote>
  <w:footnote w:type="continuationSeparator" w:id="0">
    <w:p w14:paraId="6A4CD2C6" w14:textId="77777777" w:rsidR="002710F4" w:rsidRDefault="002710F4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A78F8" w14:textId="77777777" w:rsidR="003B0F4B" w:rsidRDefault="00DC463A" w:rsidP="003B0F4B">
    <w:pPr>
      <w:pStyle w:val="Glava"/>
      <w:ind w:left="-1560"/>
    </w:pPr>
    <w:r>
      <w:drawing>
        <wp:inline distT="0" distB="0" distL="0" distR="0" wp14:anchorId="0813AF38" wp14:editId="7635B289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31E27" w14:textId="77777777" w:rsidR="009F2DC5" w:rsidRDefault="00E37317" w:rsidP="007109AE">
    <w:pPr>
      <w:pStyle w:val="Glava"/>
      <w:ind w:left="-1560"/>
    </w:pPr>
    <w:r w:rsidRPr="00376972">
      <w:drawing>
        <wp:inline distT="0" distB="0" distL="0" distR="0" wp14:anchorId="050F1EA5" wp14:editId="30175092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88A51F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181EC" w14:textId="77777777" w:rsidR="009C77A1" w:rsidRDefault="009C77A1" w:rsidP="009C77A1">
    <w:pPr>
      <w:pStyle w:val="Glava"/>
      <w:ind w:left="-1560"/>
    </w:pPr>
    <w:r>
      <w:drawing>
        <wp:inline distT="0" distB="0" distL="0" distR="0" wp14:anchorId="22C2D49F" wp14:editId="276397D4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1Rq/ov7yZTaUzO425ms+KsbwrQZPYcR1v3WXspHEQXhGJw5nOlopwVPPH3U6e7+ePcLaaPSVWm+bXVkfhk76GQ==" w:salt="tvZZ1PgKdA3P67rRe5GfN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896"/>
    <w:rsid w:val="00046F8D"/>
    <w:rsid w:val="00076240"/>
    <w:rsid w:val="00093501"/>
    <w:rsid w:val="000939AA"/>
    <w:rsid w:val="00096860"/>
    <w:rsid w:val="000D3E31"/>
    <w:rsid w:val="000D77F4"/>
    <w:rsid w:val="000E6310"/>
    <w:rsid w:val="000F2C1E"/>
    <w:rsid w:val="001012AF"/>
    <w:rsid w:val="00101985"/>
    <w:rsid w:val="001025FA"/>
    <w:rsid w:val="00120C43"/>
    <w:rsid w:val="0015003B"/>
    <w:rsid w:val="00165089"/>
    <w:rsid w:val="00180C7D"/>
    <w:rsid w:val="00184F9B"/>
    <w:rsid w:val="001C1C50"/>
    <w:rsid w:val="001D4243"/>
    <w:rsid w:val="001F3348"/>
    <w:rsid w:val="001F5FC4"/>
    <w:rsid w:val="002235DF"/>
    <w:rsid w:val="00246A5A"/>
    <w:rsid w:val="00264F3C"/>
    <w:rsid w:val="00264FF8"/>
    <w:rsid w:val="00265280"/>
    <w:rsid w:val="002710F4"/>
    <w:rsid w:val="002F6DF3"/>
    <w:rsid w:val="00353D6D"/>
    <w:rsid w:val="003614DA"/>
    <w:rsid w:val="0037751A"/>
    <w:rsid w:val="00380F7A"/>
    <w:rsid w:val="0038141A"/>
    <w:rsid w:val="00384FD4"/>
    <w:rsid w:val="00390988"/>
    <w:rsid w:val="003A3893"/>
    <w:rsid w:val="003B0F4B"/>
    <w:rsid w:val="003B53DB"/>
    <w:rsid w:val="003D0D7E"/>
    <w:rsid w:val="003E3807"/>
    <w:rsid w:val="003F0047"/>
    <w:rsid w:val="003F4AA2"/>
    <w:rsid w:val="00415676"/>
    <w:rsid w:val="004262E9"/>
    <w:rsid w:val="004B606A"/>
    <w:rsid w:val="004E2E3C"/>
    <w:rsid w:val="004F20FD"/>
    <w:rsid w:val="004F54F2"/>
    <w:rsid w:val="00512423"/>
    <w:rsid w:val="00553423"/>
    <w:rsid w:val="00555C4D"/>
    <w:rsid w:val="00566619"/>
    <w:rsid w:val="005A133E"/>
    <w:rsid w:val="005A6830"/>
    <w:rsid w:val="005B2EBD"/>
    <w:rsid w:val="005B6811"/>
    <w:rsid w:val="005D04E1"/>
    <w:rsid w:val="005E4054"/>
    <w:rsid w:val="005E671E"/>
    <w:rsid w:val="006129BD"/>
    <w:rsid w:val="00615ABF"/>
    <w:rsid w:val="00632D38"/>
    <w:rsid w:val="00651BEE"/>
    <w:rsid w:val="00671759"/>
    <w:rsid w:val="00687FBF"/>
    <w:rsid w:val="006A61D4"/>
    <w:rsid w:val="006B31FC"/>
    <w:rsid w:val="0070416A"/>
    <w:rsid w:val="0070618B"/>
    <w:rsid w:val="007109AE"/>
    <w:rsid w:val="007274D3"/>
    <w:rsid w:val="00746E36"/>
    <w:rsid w:val="00790DD2"/>
    <w:rsid w:val="007B3209"/>
    <w:rsid w:val="007C0A5F"/>
    <w:rsid w:val="007C6B47"/>
    <w:rsid w:val="007E7276"/>
    <w:rsid w:val="007F0A1A"/>
    <w:rsid w:val="007F17B6"/>
    <w:rsid w:val="00806C16"/>
    <w:rsid w:val="00842478"/>
    <w:rsid w:val="00852766"/>
    <w:rsid w:val="008A4B5D"/>
    <w:rsid w:val="008C58F8"/>
    <w:rsid w:val="008D16F8"/>
    <w:rsid w:val="00905A78"/>
    <w:rsid w:val="009063F0"/>
    <w:rsid w:val="00923A77"/>
    <w:rsid w:val="00953DC5"/>
    <w:rsid w:val="00994947"/>
    <w:rsid w:val="00995C01"/>
    <w:rsid w:val="009B016A"/>
    <w:rsid w:val="009B0FD1"/>
    <w:rsid w:val="009C77A1"/>
    <w:rsid w:val="009E2021"/>
    <w:rsid w:val="009F2DC5"/>
    <w:rsid w:val="00A24E80"/>
    <w:rsid w:val="00A30E8B"/>
    <w:rsid w:val="00A34F26"/>
    <w:rsid w:val="00A80851"/>
    <w:rsid w:val="00AA618B"/>
    <w:rsid w:val="00AA77E5"/>
    <w:rsid w:val="00AB1298"/>
    <w:rsid w:val="00AC2EF7"/>
    <w:rsid w:val="00AE57F7"/>
    <w:rsid w:val="00AF47AB"/>
    <w:rsid w:val="00B15C94"/>
    <w:rsid w:val="00B5599B"/>
    <w:rsid w:val="00B7189A"/>
    <w:rsid w:val="00BC78F1"/>
    <w:rsid w:val="00BE4DED"/>
    <w:rsid w:val="00C3699C"/>
    <w:rsid w:val="00C643D3"/>
    <w:rsid w:val="00C72012"/>
    <w:rsid w:val="00C86C9B"/>
    <w:rsid w:val="00C96519"/>
    <w:rsid w:val="00C96E02"/>
    <w:rsid w:val="00CC594A"/>
    <w:rsid w:val="00CE5633"/>
    <w:rsid w:val="00D0250F"/>
    <w:rsid w:val="00D10C96"/>
    <w:rsid w:val="00D26294"/>
    <w:rsid w:val="00D3352A"/>
    <w:rsid w:val="00D47896"/>
    <w:rsid w:val="00D52239"/>
    <w:rsid w:val="00D56DCB"/>
    <w:rsid w:val="00D60F2E"/>
    <w:rsid w:val="00D670DD"/>
    <w:rsid w:val="00D7103A"/>
    <w:rsid w:val="00D76C90"/>
    <w:rsid w:val="00D83425"/>
    <w:rsid w:val="00D83BF1"/>
    <w:rsid w:val="00D93B03"/>
    <w:rsid w:val="00DA68E6"/>
    <w:rsid w:val="00DB1875"/>
    <w:rsid w:val="00DC463A"/>
    <w:rsid w:val="00DD7A47"/>
    <w:rsid w:val="00DF0FFA"/>
    <w:rsid w:val="00DF3C8C"/>
    <w:rsid w:val="00E04824"/>
    <w:rsid w:val="00E2312B"/>
    <w:rsid w:val="00E37317"/>
    <w:rsid w:val="00E439B6"/>
    <w:rsid w:val="00E728B1"/>
    <w:rsid w:val="00E9442B"/>
    <w:rsid w:val="00EC5F95"/>
    <w:rsid w:val="00ED3012"/>
    <w:rsid w:val="00ED7BC0"/>
    <w:rsid w:val="00EF24B7"/>
    <w:rsid w:val="00EF5954"/>
    <w:rsid w:val="00F00295"/>
    <w:rsid w:val="00F103CF"/>
    <w:rsid w:val="00F2173D"/>
    <w:rsid w:val="00F42929"/>
    <w:rsid w:val="00F53CE8"/>
    <w:rsid w:val="00F813F1"/>
    <w:rsid w:val="00F90370"/>
    <w:rsid w:val="00F96971"/>
    <w:rsid w:val="00FA5595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D4BDC7D"/>
  <w15:docId w15:val="{98D6F6E7-6743-4137-AC8C-1A90CB0CB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D47896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8">
    <w:name w:val="heading 8"/>
    <w:basedOn w:val="Navaden"/>
    <w:next w:val="Navaden"/>
    <w:link w:val="Naslov8Znak"/>
    <w:unhideWhenUsed/>
    <w:qFormat/>
    <w:rsid w:val="00D4789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Znak">
    <w:name w:val="Naslov 8 Znak"/>
    <w:basedOn w:val="Privzetapisavaodstavka"/>
    <w:link w:val="Naslov8"/>
    <w:rsid w:val="00D47896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F54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F54F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F54F2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F54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F54F2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15C9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15C94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15C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predloge\AKOS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A386A-6E96-4094-8B2C-F8034D727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28</TotalTime>
  <Pages>1</Pages>
  <Words>146</Words>
  <Characters>838</Characters>
  <Application>Microsoft Office Word</Application>
  <DocSecurity>8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13</cp:revision>
  <cp:lastPrinted>2014-01-22T09:33:00Z</cp:lastPrinted>
  <dcterms:created xsi:type="dcterms:W3CDTF">2019-04-17T14:40:00Z</dcterms:created>
  <dcterms:modified xsi:type="dcterms:W3CDTF">2019-05-17T09:44:00Z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