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4A24F381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CC594A">
        <w:rPr>
          <w:rFonts w:asciiTheme="minorHAnsi" w:hAnsiTheme="minorHAnsi" w:cstheme="minorHAnsi"/>
          <w:sz w:val="20"/>
          <w:szCs w:val="20"/>
        </w:rPr>
        <w:t>B</w:t>
      </w:r>
    </w:p>
    <w:p w14:paraId="069E7D20" w14:textId="77777777" w:rsidR="00FE086C" w:rsidRPr="00FE086C" w:rsidRDefault="00FE086C" w:rsidP="00FE08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FE086C" w14:paraId="0FB1EA0A" w14:textId="77777777" w:rsidTr="00466BCC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60D" w14:textId="77777777" w:rsidR="00FE086C" w:rsidRDefault="00FE086C" w:rsidP="00466BC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2E9A9401" w14:textId="77777777" w:rsidR="00FE086C" w:rsidRDefault="00FE086C" w:rsidP="00466BC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  <w:proofErr w:type="spellEnd"/>
          </w:p>
          <w:p w14:paraId="7B2CB7B0" w14:textId="77777777" w:rsidR="00FE086C" w:rsidRDefault="00FE086C" w:rsidP="00466BC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071272429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C628" w14:textId="77777777" w:rsidR="00FE086C" w:rsidRDefault="00FE086C" w:rsidP="00466BC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071272429"/>
          </w:p>
        </w:tc>
      </w:tr>
    </w:tbl>
    <w:p w14:paraId="0F3C5171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180D185F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496CB074" w14:textId="7BEBDDAD" w:rsidR="00D47896" w:rsidRPr="000364A0" w:rsidRDefault="00D47896" w:rsidP="00D47896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  <w:r w:rsidR="00615ABF">
        <w:rPr>
          <w:rFonts w:asciiTheme="minorHAnsi" w:hAnsiTheme="minorHAnsi"/>
          <w:b/>
          <w:sz w:val="20"/>
          <w:szCs w:val="20"/>
        </w:rPr>
        <w:t xml:space="preserve"> </w:t>
      </w:r>
      <w:r w:rsidR="00CC594A">
        <w:rPr>
          <w:rFonts w:asciiTheme="minorHAnsi" w:hAnsiTheme="minorHAnsi"/>
          <w:b/>
          <w:sz w:val="20"/>
          <w:szCs w:val="20"/>
        </w:rPr>
        <w:t>ZA SKLOP B</w:t>
      </w:r>
    </w:p>
    <w:p w14:paraId="69BA37F7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2801F92A" w14:textId="77777777" w:rsidR="00D47896" w:rsidRPr="00B1604C" w:rsidRDefault="00D47896" w:rsidP="00D47896">
      <w:pPr>
        <w:rPr>
          <w:rFonts w:asciiTheme="minorHAnsi" w:hAnsiTheme="minorHAnsi"/>
          <w:sz w:val="20"/>
          <w:szCs w:val="20"/>
        </w:rPr>
      </w:pPr>
    </w:p>
    <w:p w14:paraId="6EC09274" w14:textId="69AC9011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SVETOVANJE, PODPORA IN REVIZIJA PRI PODELITEV RADIJSKIH FREKVENC V 700 MH</w:t>
      </w:r>
      <w:r w:rsidR="007274D3">
        <w:rPr>
          <w:rFonts w:asciiTheme="minorHAnsi" w:hAnsiTheme="minorHAnsi" w:cstheme="minorHAnsi"/>
          <w:b/>
          <w:sz w:val="20"/>
          <w:szCs w:val="20"/>
        </w:rPr>
        <w:t xml:space="preserve">z, </w:t>
      </w:r>
      <w:r w:rsidR="00615ABF">
        <w:rPr>
          <w:rFonts w:asciiTheme="minorHAnsi" w:hAnsiTheme="minorHAnsi" w:cstheme="minorHAnsi"/>
          <w:b/>
          <w:sz w:val="20"/>
          <w:szCs w:val="20"/>
        </w:rPr>
        <w:t>1500 MHz, 2100 MHz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2300 MH</w:t>
      </w:r>
      <w:r w:rsidR="00615ABF">
        <w:rPr>
          <w:rFonts w:asciiTheme="minorHAnsi" w:hAnsiTheme="minorHAnsi" w:cstheme="minorHAnsi"/>
          <w:b/>
          <w:sz w:val="20"/>
          <w:szCs w:val="20"/>
        </w:rPr>
        <w:t>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3600 MH</w:t>
      </w:r>
      <w:r w:rsidR="00615ABF">
        <w:rPr>
          <w:rFonts w:asciiTheme="minorHAnsi" w:hAnsiTheme="minorHAnsi" w:cstheme="minorHAnsi"/>
          <w:b/>
          <w:sz w:val="20"/>
          <w:szCs w:val="20"/>
        </w:rPr>
        <w:t>z IN 26 GHz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 xml:space="preserve"> RADIOFREKVENČNIH PASOVIH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"/>
        <w:gridCol w:w="3994"/>
        <w:gridCol w:w="742"/>
        <w:gridCol w:w="849"/>
        <w:gridCol w:w="1579"/>
        <w:gridCol w:w="1411"/>
      </w:tblGrid>
      <w:tr w:rsidR="00615ABF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ZŠ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Opis blaga/storitve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EM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Količina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3FAD04D2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Cena na EM v EUR brez DDV: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131CA210" w14:textId="53B5B5A0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Vrednost v EUR</w:t>
            </w:r>
          </w:p>
          <w:p w14:paraId="4C81E99F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brez DDV: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6F45BD1F" w:rsidR="00615ABF" w:rsidRPr="008A4B5D" w:rsidRDefault="00CC594A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Izračun izklicnih cen</w:t>
            </w:r>
            <w:r w:rsidR="00953DC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 radiofrekvenčne pasove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1500 MHz, 2100 MHz, 2300 MHz, 3600 MHz in 26 GHz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3F493AB8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kpl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5A133E" w:rsidRPr="008A4B5D" w14:paraId="640C18A7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30374712" w14:textId="5C4FD8B8" w:rsidR="005A133E" w:rsidRPr="008A4B5D" w:rsidRDefault="005A133E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E591A" w14:textId="0DC187F4" w:rsidR="005A133E" w:rsidRDefault="00935661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Dodatno</w:t>
            </w:r>
            <w:r w:rsidR="005A133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srečanje pri naročniku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12EF" w14:textId="724D36EE" w:rsidR="005A133E" w:rsidRDefault="005A133E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4885" w14:textId="7B5993AA" w:rsidR="005A133E" w:rsidRDefault="005A133E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1512847649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ED29" w14:textId="01794267" w:rsidR="005A133E" w:rsidRPr="008A4B5D" w:rsidRDefault="005A133E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12847649"/>
          </w:p>
        </w:tc>
        <w:permStart w:id="16513908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50560" w14:textId="70AEF044" w:rsidR="005A133E" w:rsidRPr="008A4B5D" w:rsidRDefault="005A133E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51390846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09BC04C1" w:rsidR="00615ABF" w:rsidRPr="008A4B5D" w:rsidRDefault="008626EA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4633E4E1" w:rsidR="00615ABF" w:rsidRPr="008A4B5D" w:rsidRDefault="00615ABF" w:rsidP="00CC594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Svetovanje in podpora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60A63C8F" w:rsidR="00615ABF" w:rsidRPr="008A4B5D" w:rsidRDefault="00CC594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4BB32C4D" w:rsidR="00615ABF" w:rsidRPr="008A4B5D" w:rsidRDefault="00120C43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  <w:permStart w:id="45326271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202DF541" w:rsidR="00615ABF" w:rsidRPr="008A4B5D" w:rsidRDefault="005A133E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53262717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36DE0736" w:rsidR="00380F7A" w:rsidRPr="008A4B5D" w:rsidDel="00C47BE9" w:rsidRDefault="008A4B5D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 plačilo v EUR </w:t>
            </w:r>
            <w:r w:rsidR="00380F7A"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 DDV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5271C52B" w14:textId="655E522F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="00161526">
        <w:rPr>
          <w:rFonts w:asciiTheme="minorHAnsi" w:hAnsiTheme="minorHAnsi" w:cstheme="minorHAnsi"/>
          <w:sz w:val="20"/>
          <w:szCs w:val="20"/>
        </w:rPr>
        <w:t>P</w:t>
      </w:r>
      <w:r w:rsidRPr="00B1604C">
        <w:rPr>
          <w:rFonts w:asciiTheme="minorHAnsi" w:hAnsiTheme="minorHAnsi" w:cstheme="minorHAnsi"/>
          <w:sz w:val="20"/>
          <w:szCs w:val="20"/>
        </w:rPr>
        <w:t>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827E5" w14:textId="77777777" w:rsidR="002710F4" w:rsidRDefault="002710F4" w:rsidP="00184F9B">
      <w:r>
        <w:separator/>
      </w:r>
    </w:p>
  </w:endnote>
  <w:endnote w:type="continuationSeparator" w:id="0">
    <w:p w14:paraId="2104EA78" w14:textId="77777777" w:rsidR="002710F4" w:rsidRDefault="002710F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58D66F04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B4B0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B4B0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AA693" w14:textId="77777777" w:rsidR="002710F4" w:rsidRDefault="002710F4" w:rsidP="00184F9B">
      <w:r>
        <w:separator/>
      </w:r>
    </w:p>
  </w:footnote>
  <w:footnote w:type="continuationSeparator" w:id="0">
    <w:p w14:paraId="6A4CD2C6" w14:textId="77777777" w:rsidR="002710F4" w:rsidRDefault="002710F4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KfI0CngrdAsFB0R8ZfV168VQx1DReOIFtyn6yxQrb6hCqWuREIrrlBPcbeF9m7xfdY0/O3YoeWlpcjyi+P8a3A==" w:salt="PlEoa4f/0Nuo1wO3KO8iA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D3E31"/>
    <w:rsid w:val="000D77F4"/>
    <w:rsid w:val="000E6310"/>
    <w:rsid w:val="000F2C1E"/>
    <w:rsid w:val="001012AF"/>
    <w:rsid w:val="00101985"/>
    <w:rsid w:val="001025FA"/>
    <w:rsid w:val="00120C43"/>
    <w:rsid w:val="0015003B"/>
    <w:rsid w:val="00161526"/>
    <w:rsid w:val="00165089"/>
    <w:rsid w:val="00180C7D"/>
    <w:rsid w:val="00184F9B"/>
    <w:rsid w:val="001C1C50"/>
    <w:rsid w:val="001D4243"/>
    <w:rsid w:val="001F3348"/>
    <w:rsid w:val="001F5FC4"/>
    <w:rsid w:val="002235DF"/>
    <w:rsid w:val="00246A5A"/>
    <w:rsid w:val="00264F3C"/>
    <w:rsid w:val="00264FF8"/>
    <w:rsid w:val="00265280"/>
    <w:rsid w:val="002710F4"/>
    <w:rsid w:val="002F6DF3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B606A"/>
    <w:rsid w:val="004E2E3C"/>
    <w:rsid w:val="004F20FD"/>
    <w:rsid w:val="004F54F2"/>
    <w:rsid w:val="00512423"/>
    <w:rsid w:val="00553423"/>
    <w:rsid w:val="00555C4D"/>
    <w:rsid w:val="00566619"/>
    <w:rsid w:val="005A133E"/>
    <w:rsid w:val="005A6830"/>
    <w:rsid w:val="005B2EBD"/>
    <w:rsid w:val="005B4B04"/>
    <w:rsid w:val="005B6811"/>
    <w:rsid w:val="005D04E1"/>
    <w:rsid w:val="005E4054"/>
    <w:rsid w:val="005E671E"/>
    <w:rsid w:val="006129BD"/>
    <w:rsid w:val="00615ABF"/>
    <w:rsid w:val="00632D38"/>
    <w:rsid w:val="00671759"/>
    <w:rsid w:val="00687FBF"/>
    <w:rsid w:val="006A61D4"/>
    <w:rsid w:val="006B31FC"/>
    <w:rsid w:val="0070416A"/>
    <w:rsid w:val="0070618B"/>
    <w:rsid w:val="007109AE"/>
    <w:rsid w:val="007274D3"/>
    <w:rsid w:val="00790DD2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626EA"/>
    <w:rsid w:val="008A4B5D"/>
    <w:rsid w:val="008C58F8"/>
    <w:rsid w:val="008D16F8"/>
    <w:rsid w:val="00905A78"/>
    <w:rsid w:val="009063F0"/>
    <w:rsid w:val="00923A77"/>
    <w:rsid w:val="00935661"/>
    <w:rsid w:val="00953DC5"/>
    <w:rsid w:val="00994947"/>
    <w:rsid w:val="00995C01"/>
    <w:rsid w:val="009B016A"/>
    <w:rsid w:val="009B0FD1"/>
    <w:rsid w:val="009C77A1"/>
    <w:rsid w:val="009E2021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599B"/>
    <w:rsid w:val="00B7189A"/>
    <w:rsid w:val="00BC78F1"/>
    <w:rsid w:val="00BE4DED"/>
    <w:rsid w:val="00C3699C"/>
    <w:rsid w:val="00C72012"/>
    <w:rsid w:val="00C86C9B"/>
    <w:rsid w:val="00C96519"/>
    <w:rsid w:val="00C96E02"/>
    <w:rsid w:val="00CC594A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83BF1"/>
    <w:rsid w:val="00D93B03"/>
    <w:rsid w:val="00DA68E6"/>
    <w:rsid w:val="00DB1875"/>
    <w:rsid w:val="00DC463A"/>
    <w:rsid w:val="00DD7A47"/>
    <w:rsid w:val="00DF0FFA"/>
    <w:rsid w:val="00DF3C8C"/>
    <w:rsid w:val="00E04824"/>
    <w:rsid w:val="00E2312B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103CF"/>
    <w:rsid w:val="00F2173D"/>
    <w:rsid w:val="00F42929"/>
    <w:rsid w:val="00F53CE8"/>
    <w:rsid w:val="00F813F1"/>
    <w:rsid w:val="00F90370"/>
    <w:rsid w:val="00F96971"/>
    <w:rsid w:val="00FA5595"/>
    <w:rsid w:val="00FB4203"/>
    <w:rsid w:val="00FC2AA0"/>
    <w:rsid w:val="00FE086C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0F44-9D89-42DF-A7D6-19F501D3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27</TotalTime>
  <Pages>1</Pages>
  <Words>135</Words>
  <Characters>770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11</cp:revision>
  <cp:lastPrinted>2014-01-22T09:33:00Z</cp:lastPrinted>
  <dcterms:created xsi:type="dcterms:W3CDTF">2019-04-17T14:40:00Z</dcterms:created>
  <dcterms:modified xsi:type="dcterms:W3CDTF">2019-05-17T09:59:00Z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